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Look w:val="01E0" w:firstRow="1" w:lastRow="1" w:firstColumn="1" w:lastColumn="1" w:noHBand="0" w:noVBand="0"/>
      </w:tblPr>
      <w:tblGrid>
        <w:gridCol w:w="5211"/>
        <w:gridCol w:w="3969"/>
      </w:tblGrid>
      <w:tr w:rsidR="00EF36D5" w14:paraId="5C1818A3" w14:textId="77777777" w:rsidTr="00EF36D5">
        <w:tc>
          <w:tcPr>
            <w:tcW w:w="5211" w:type="dxa"/>
          </w:tcPr>
          <w:p w14:paraId="2FEE0D2B" w14:textId="57881882" w:rsidR="00EF36D5" w:rsidRDefault="00EF36D5" w:rsidP="00EF36D5">
            <w:pPr>
              <w:pStyle w:val="JNCCRecipientaddress"/>
            </w:pPr>
          </w:p>
        </w:tc>
        <w:tc>
          <w:tcPr>
            <w:tcW w:w="3969" w:type="dxa"/>
            <w:tcMar>
              <w:left w:w="0" w:type="dxa"/>
              <w:right w:w="0" w:type="dxa"/>
            </w:tcMar>
          </w:tcPr>
          <w:p w14:paraId="5A7BFE8A" w14:textId="29124CB1" w:rsidR="00EF36D5" w:rsidRPr="00966648" w:rsidRDefault="00E1074A" w:rsidP="00E1074A">
            <w:pPr>
              <w:pStyle w:val="JNCCRef"/>
            </w:pPr>
            <w:r>
              <w:t xml:space="preserve">           </w:t>
            </w:r>
            <w:r w:rsidR="00EF36D5" w:rsidRPr="00966648">
              <w:t xml:space="preserve">Our reference: </w:t>
            </w:r>
            <w:r>
              <w:t>C21-0</w:t>
            </w:r>
            <w:r w:rsidR="000A53FD">
              <w:t>262</w:t>
            </w:r>
            <w:r>
              <w:t>-1</w:t>
            </w:r>
            <w:r w:rsidR="000A53FD">
              <w:t>579</w:t>
            </w:r>
          </w:p>
          <w:p w14:paraId="0ACE7E2A" w14:textId="2ECA8433" w:rsidR="00445887" w:rsidRDefault="00445887" w:rsidP="00445887">
            <w:pPr>
              <w:pStyle w:val="JNCCRef"/>
              <w:ind w:left="1421"/>
            </w:pPr>
          </w:p>
          <w:p w14:paraId="337CF6E2" w14:textId="53635699" w:rsidR="00EF36D5" w:rsidRPr="00966648" w:rsidRDefault="00E1074A" w:rsidP="00EF36D5">
            <w:pPr>
              <w:pStyle w:val="JNCCRef"/>
            </w:pPr>
            <w:r>
              <w:t xml:space="preserve">                                           </w:t>
            </w:r>
            <w:r w:rsidR="000A53FD">
              <w:t>9</w:t>
            </w:r>
            <w:r>
              <w:t xml:space="preserve"> July 2021</w:t>
            </w:r>
          </w:p>
        </w:tc>
      </w:tr>
      <w:tr w:rsidR="00E1074A" w14:paraId="759B8364" w14:textId="77777777" w:rsidTr="00EF36D5">
        <w:tc>
          <w:tcPr>
            <w:tcW w:w="5211" w:type="dxa"/>
          </w:tcPr>
          <w:p w14:paraId="6B4290AA" w14:textId="77777777" w:rsidR="00E1074A" w:rsidRDefault="00E1074A" w:rsidP="00EF36D5">
            <w:pPr>
              <w:pStyle w:val="JNCCRecipientaddress"/>
            </w:pPr>
          </w:p>
        </w:tc>
        <w:tc>
          <w:tcPr>
            <w:tcW w:w="3969"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2B9FB5E8"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0A53FD">
        <w:rPr>
          <w:rFonts w:eastAsia="Calibri"/>
          <w:b/>
          <w:bCs/>
          <w:szCs w:val="24"/>
          <w:lang w:eastAsia="en-US"/>
        </w:rPr>
        <w:t>C21-0262-1579</w:t>
      </w:r>
    </w:p>
    <w:p w14:paraId="70679C30" w14:textId="66068D26" w:rsidR="00E1074A" w:rsidRPr="00E1074A"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EC3C92" w:rsidRPr="00EC3C92">
        <w:rPr>
          <w:b/>
          <w:iCs/>
        </w:rPr>
        <w:t>Marine Recorder Redevelopment</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170F6913"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(April 2020)</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604F2296"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r w:rsidR="00EC3C92">
        <w:rPr>
          <w:rFonts w:eastAsia="Calibri" w:cs="Arial"/>
          <w:szCs w:val="22"/>
          <w:lang w:eastAsia="en-US"/>
        </w:rPr>
        <w:t xml:space="preserve"> to this project</w:t>
      </w:r>
    </w:p>
    <w:p w14:paraId="1FBA090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60EC97F4"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To be eligible for consideration your tender must arrive by</w:t>
      </w:r>
      <w:r w:rsidR="00353A27">
        <w:rPr>
          <w:rFonts w:eastAsia="Calibri" w:cs="Arial"/>
          <w:szCs w:val="22"/>
          <w:lang w:eastAsia="en-US"/>
        </w:rPr>
        <w:t xml:space="preserve"> </w:t>
      </w:r>
      <w:r w:rsidR="00353A27" w:rsidRPr="00353A27">
        <w:rPr>
          <w:rFonts w:eastAsia="Calibri" w:cs="Arial"/>
          <w:b/>
          <w:bCs/>
          <w:szCs w:val="22"/>
          <w:lang w:eastAsia="en-US"/>
        </w:rPr>
        <w:t xml:space="preserve">Tuesday 10 August 2021 </w:t>
      </w:r>
      <w:r w:rsidR="00353A27" w:rsidRPr="00353A27">
        <w:rPr>
          <w:rFonts w:eastAsia="Calibri" w:cs="Arial"/>
          <w:szCs w:val="22"/>
          <w:lang w:eastAsia="en-US"/>
        </w:rPr>
        <w:t>at</w:t>
      </w:r>
      <w:r w:rsidR="00353A27" w:rsidRPr="00353A27">
        <w:rPr>
          <w:rFonts w:eastAsia="Calibri" w:cs="Arial"/>
          <w:b/>
          <w:bCs/>
          <w:szCs w:val="22"/>
          <w:lang w:eastAsia="en-US"/>
        </w:rPr>
        <w:t xml:space="preserve"> 16:00</w:t>
      </w:r>
      <w:r w:rsidR="00353A27">
        <w:rPr>
          <w:rFonts w:eastAsia="Calibri" w:cs="Arial"/>
          <w:szCs w:val="22"/>
          <w:lang w:eastAsia="en-US"/>
        </w:rPr>
        <w:t xml:space="preserve"> </w:t>
      </w:r>
      <w:r w:rsidR="00353A27" w:rsidRPr="00353A27">
        <w:rPr>
          <w:rFonts w:eastAsia="Calibri" w:cs="Arial"/>
          <w:b/>
          <w:bCs/>
          <w:szCs w:val="22"/>
          <w:lang w:eastAsia="en-US"/>
        </w:rPr>
        <w:t>hours (GMT)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77777777"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77777777" w:rsidR="00E1074A" w:rsidRPr="00E1074A" w:rsidRDefault="00E1074A" w:rsidP="00E1074A">
      <w:pPr>
        <w:spacing w:before="0" w:after="0"/>
        <w:rPr>
          <w:rFonts w:eastAsia="Calibri"/>
          <w:szCs w:val="24"/>
          <w:lang w:eastAsia="en-US"/>
        </w:rPr>
      </w:pPr>
      <w:r w:rsidRPr="00E1074A">
        <w:rPr>
          <w:rFonts w:eastAsia="Calibri"/>
          <w:noProof/>
          <w:szCs w:val="24"/>
          <w:lang w:eastAsia="en-US"/>
        </w:rPr>
        <w:drawing>
          <wp:inline distT="0" distB="0" distL="0" distR="0" wp14:anchorId="53137F59" wp14:editId="2E096ADA">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even" r:id="rId9"/>
          <w:headerReference w:type="default" r:id="rId10"/>
          <w:footerReference w:type="even" r:id="rId11"/>
          <w:footerReference w:type="default" r:id="rId12"/>
          <w:headerReference w:type="first" r:id="rId13"/>
          <w:footerReference w:type="first" r:id="rId14"/>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lastRenderedPageBreak/>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15CEBEA5" w14:textId="63A42AFE"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0A53FD">
        <w:rPr>
          <w:rFonts w:eastAsia="Calibri" w:cs="Arial"/>
          <w:b/>
          <w:szCs w:val="22"/>
          <w:lang w:eastAsia="en-US"/>
        </w:rPr>
        <w:t>C21-0262-1579</w:t>
      </w:r>
    </w:p>
    <w:p w14:paraId="37746BA0" w14:textId="09986D75" w:rsidR="00E1074A" w:rsidRPr="00E1074A"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EC3C92" w:rsidRPr="00EC3C92">
        <w:rPr>
          <w:b/>
          <w:iCs/>
        </w:rPr>
        <w:t>Marine Recorder Redevelopment</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3"/>
        <w:gridCol w:w="1296"/>
        <w:gridCol w:w="1292"/>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77777777"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proofErr w:type="spellStart"/>
            <w:r w:rsidRPr="00E1074A">
              <w:rPr>
                <w:rFonts w:eastAsia="Calibri" w:cs="Arial"/>
                <w:b/>
                <w:szCs w:val="22"/>
                <w:lang w:eastAsia="en-US"/>
              </w:rPr>
              <w:t>NatureScot</w:t>
            </w:r>
            <w:proofErr w:type="spellEnd"/>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5"/>
      <w:footerReference w:type="first" r:id="rId16"/>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4FEAB" w14:textId="77777777" w:rsidR="00AD0D8F" w:rsidRDefault="00AD0D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2290E" w14:textId="77777777" w:rsidR="00EF36D5" w:rsidRPr="003D18BB" w:rsidRDefault="00EF36D5" w:rsidP="00EF36D5">
    <w:pPr>
      <w:pStyle w:val="Footer"/>
      <w:ind w:right="113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proofErr w:type="spellStart"/>
          <w:r w:rsidRPr="003D18BB">
            <w:t>Monkstone</w:t>
          </w:r>
          <w:proofErr w:type="spellEnd"/>
          <w:r w:rsidRPr="003D18BB">
            <w:t xml:space="preserve"> House, </w:t>
          </w:r>
          <w:r w:rsidRPr="003D18BB">
            <w:br/>
            <w:t>City Road, Peterborough, PE1 1JY, UK</w:t>
          </w:r>
          <w:r>
            <w:t>.</w:t>
          </w:r>
        </w:p>
      </w:tc>
    </w:tr>
  </w:tbl>
  <w:p w14:paraId="3CC67B19" w14:textId="77777777" w:rsidR="00EF36D5" w:rsidRDefault="00EF36D5" w:rsidP="00EF36D5">
    <w:pPr>
      <w:pStyle w:val="Footer"/>
      <w:spacing w:before="24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68FE6" w14:textId="77777777" w:rsidR="00AD0D8F" w:rsidRDefault="00AD0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2A922" w14:textId="77777777" w:rsidR="00EF36D5" w:rsidRDefault="00EF36D5" w:rsidP="00EF36D5">
    <w:pPr>
      <w:tabs>
        <w:tab w:val="left" w:pos="54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proofErr w:type="spellStart"/>
          <w:r w:rsidRPr="001671C4">
            <w:rPr>
              <w:color w:val="007059"/>
            </w:rPr>
            <w:t>Monkstone</w:t>
          </w:r>
          <w:proofErr w:type="spellEnd"/>
          <w:r w:rsidRPr="001671C4">
            <w:rPr>
              <w:color w:val="007059"/>
            </w:rPr>
            <w:t xml:space="preserv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655429F" w:rsidR="00445887" w:rsidRPr="001671C4" w:rsidRDefault="00445887" w:rsidP="00445887">
          <w:pPr>
            <w:pStyle w:val="JNCCSenderdetails"/>
            <w:rPr>
              <w:color w:val="007059"/>
            </w:rPr>
          </w:pPr>
          <w:r w:rsidRPr="001671C4">
            <w:rPr>
              <w:color w:val="007059"/>
            </w:rPr>
            <w:t xml:space="preserve">Email: </w:t>
          </w:r>
          <w:r w:rsidR="00AD0D8F">
            <w:rPr>
              <w:color w:val="007059"/>
            </w:rPr>
            <w:t>dora.iantosca</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766694BE" w14:textId="77777777" w:rsidR="00445887" w:rsidRPr="00043A8D" w:rsidRDefault="00445887" w:rsidP="00445887">
          <w:pPr>
            <w:pStyle w:val="JNCCSenderdetails"/>
          </w:pPr>
          <w:r w:rsidRPr="001671C4">
            <w:rPr>
              <w:color w:val="007059"/>
            </w:rPr>
            <w:t>Fax: +44 (0) 1733 555948</w:t>
          </w:r>
        </w:p>
        <w:p w14:paraId="58653DD3" w14:textId="77777777" w:rsidR="00445887" w:rsidRPr="00492A2A" w:rsidRDefault="00353A27"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lignBordersAndEdg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A53FD"/>
    <w:rsid w:val="0011071C"/>
    <w:rsid w:val="0013782E"/>
    <w:rsid w:val="00151121"/>
    <w:rsid w:val="002764D9"/>
    <w:rsid w:val="00323C83"/>
    <w:rsid w:val="00353A27"/>
    <w:rsid w:val="003B7C5C"/>
    <w:rsid w:val="00445887"/>
    <w:rsid w:val="004B5E2F"/>
    <w:rsid w:val="005A0CF7"/>
    <w:rsid w:val="008E4E2B"/>
    <w:rsid w:val="00AD0D8F"/>
    <w:rsid w:val="00B07A3B"/>
    <w:rsid w:val="00D459DB"/>
    <w:rsid w:val="00DC2D79"/>
    <w:rsid w:val="00E00B0C"/>
    <w:rsid w:val="00E1074A"/>
    <w:rsid w:val="00EC3C92"/>
    <w:rsid w:val="00EF36D5"/>
    <w:rsid w:val="00FD64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18</TotalTime>
  <Pages>3</Pages>
  <Words>589</Words>
  <Characters>3418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4000</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5</cp:revision>
  <cp:lastPrinted>2010-03-31T15:15:00Z</cp:lastPrinted>
  <dcterms:created xsi:type="dcterms:W3CDTF">2021-07-08T13:49:00Z</dcterms:created>
  <dcterms:modified xsi:type="dcterms:W3CDTF">2021-07-09T14:17:00Z</dcterms:modified>
</cp:coreProperties>
</file>